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74AA9A" w14:textId="255073A8" w:rsidR="00BA00AB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FURGONE</w:t>
      </w:r>
      <w:r>
        <w:rPr>
          <w:rFonts w:ascii="Times New Roman" w:hAnsi="Times New Roman" w:cs="Times New Roman"/>
          <w:sz w:val="24"/>
          <w:szCs w:val="24"/>
        </w:rPr>
        <w:t xml:space="preserve">        (fl.1498)</w:t>
      </w:r>
    </w:p>
    <w:p w14:paraId="1A71AC28" w14:textId="15E62FE2" w:rsidR="00B27D1D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AC7B12A" w14:textId="19E47DB7" w:rsidR="00B27D1D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DB786B5" w14:textId="7BD7DE58" w:rsidR="00B27D1D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Apr.1498</w:t>
      </w:r>
      <w:r>
        <w:rPr>
          <w:rFonts w:ascii="Times New Roman" w:hAnsi="Times New Roman" w:cs="Times New Roman"/>
          <w:sz w:val="24"/>
          <w:szCs w:val="24"/>
        </w:rPr>
        <w:tab/>
        <w:t>Sir John Heveningham(q.v.) bequeathed him a gown, a doublet and 40s in</w:t>
      </w:r>
    </w:p>
    <w:p w14:paraId="2379CCA8" w14:textId="67C54E6C" w:rsidR="00B27D1D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the codicil to his Will.    (Ricardian XXXI p.91)</w:t>
      </w:r>
    </w:p>
    <w:p w14:paraId="175E72C8" w14:textId="1D662B90" w:rsidR="00B27D1D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3A20309" w14:textId="295B544D" w:rsidR="00B27D1D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FBDD455" w14:textId="5D3D2DFF" w:rsidR="00B27D1D" w:rsidRPr="00B27D1D" w:rsidRDefault="00B27D1D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22 Apr.1498</w:t>
      </w:r>
    </w:p>
    <w:sectPr w:rsidR="00B27D1D" w:rsidRPr="00B27D1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B937FC" w14:textId="77777777" w:rsidR="00B27D1D" w:rsidRDefault="00B27D1D" w:rsidP="009139A6">
      <w:r>
        <w:separator/>
      </w:r>
    </w:p>
  </w:endnote>
  <w:endnote w:type="continuationSeparator" w:id="0">
    <w:p w14:paraId="2985C09A" w14:textId="77777777" w:rsidR="00B27D1D" w:rsidRDefault="00B27D1D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8ADDE3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490F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8A7086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C1915D" w14:textId="77777777" w:rsidR="00B27D1D" w:rsidRDefault="00B27D1D" w:rsidP="009139A6">
      <w:r>
        <w:separator/>
      </w:r>
    </w:p>
  </w:footnote>
  <w:footnote w:type="continuationSeparator" w:id="0">
    <w:p w14:paraId="4DFA0715" w14:textId="77777777" w:rsidR="00B27D1D" w:rsidRDefault="00B27D1D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07DF0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54169B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78D7C1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7D1D"/>
    <w:rsid w:val="000666E0"/>
    <w:rsid w:val="002510B7"/>
    <w:rsid w:val="005C130B"/>
    <w:rsid w:val="00826F5C"/>
    <w:rsid w:val="009139A6"/>
    <w:rsid w:val="009448BB"/>
    <w:rsid w:val="00A3176C"/>
    <w:rsid w:val="00AE65F8"/>
    <w:rsid w:val="00B27D1D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8705E0"/>
  <w15:chartTrackingRefBased/>
  <w15:docId w15:val="{2FB6B44B-733F-4077-80EC-4309561D5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27</Words>
  <Characters>156</Characters>
  <Application>Microsoft Office Word</Application>
  <DocSecurity>0</DocSecurity>
  <Lines>1</Lines>
  <Paragraphs>1</Paragraphs>
  <ScaleCrop>false</ScaleCrop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2022-03-10T16:49:00Z</dcterms:created>
  <dcterms:modified xsi:type="dcterms:W3CDTF">2022-03-10T16:52:00Z</dcterms:modified>
</cp:coreProperties>
</file>